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099" w:rsidRPr="004162AB" w:rsidRDefault="004B0099" w:rsidP="004B0099">
      <w:pPr>
        <w:pStyle w:val="Heading1"/>
        <w:keepLines/>
        <w:widowControl w:val="0"/>
        <w:numPr>
          <w:ilvl w:val="0"/>
          <w:numId w:val="1"/>
        </w:numPr>
      </w:pPr>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Pipe and equipment hangers, supports, anchors, saddles and shields.</w:t>
      </w:r>
      <w:proofErr w:type="gramEnd"/>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Sleeves and seals.</w:t>
      </w:r>
      <w:proofErr w:type="gramEnd"/>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Mechanical sleeve seals.</w:t>
      </w:r>
      <w:proofErr w:type="gramEnd"/>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 xml:space="preserve">Sealants, </w:t>
      </w:r>
      <w:proofErr w:type="spellStart"/>
      <w:r w:rsidRPr="004162AB">
        <w:t>firestop</w:t>
      </w:r>
      <w:proofErr w:type="spellEnd"/>
      <w:r w:rsidRPr="004162AB">
        <w:t xml:space="preserve"> insulation, putty and compounds.</w:t>
      </w:r>
      <w:proofErr w:type="gramEnd"/>
    </w:p>
    <w:p w:rsidR="004B0099" w:rsidRPr="004162AB" w:rsidRDefault="004B0099" w:rsidP="004B0099">
      <w:pPr>
        <w:pStyle w:val="Heading3"/>
        <w:keepLines/>
        <w:widowControl w:val="0"/>
        <w:numPr>
          <w:ilvl w:val="2"/>
          <w:numId w:val="1"/>
        </w:numPr>
        <w:tabs>
          <w:tab w:val="clear" w:pos="936"/>
          <w:tab w:val="num" w:pos="864"/>
        </w:tabs>
        <w:ind w:left="864"/>
      </w:pPr>
      <w:proofErr w:type="gramStart"/>
      <w:r w:rsidRPr="004162AB">
        <w:t>Mechanical seals.</w:t>
      </w:r>
      <w:proofErr w:type="gramEnd"/>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proofErr w:type="gramStart"/>
      <w:r>
        <w:t>Quality assurance.</w:t>
      </w:r>
      <w:proofErr w:type="gramEnd"/>
    </w:p>
    <w:p w:rsidR="004162AB" w:rsidRDefault="004162AB" w:rsidP="004162AB">
      <w:pPr>
        <w:pStyle w:val="Heading3"/>
        <w:numPr>
          <w:ilvl w:val="2"/>
          <w:numId w:val="1"/>
        </w:numPr>
      </w:pPr>
      <w:proofErr w:type="gramStart"/>
      <w:r>
        <w:t>References.</w:t>
      </w:r>
      <w:proofErr w:type="gramEnd"/>
    </w:p>
    <w:p w:rsidR="004162AB" w:rsidRPr="00650008" w:rsidRDefault="004162AB" w:rsidP="004162AB">
      <w:pPr>
        <w:pStyle w:val="Heading3"/>
        <w:numPr>
          <w:ilvl w:val="2"/>
          <w:numId w:val="1"/>
        </w:numPr>
      </w:pPr>
      <w:proofErr w:type="gramStart"/>
      <w:r w:rsidRPr="00650008">
        <w:t>Submittals</w:t>
      </w:r>
      <w:r>
        <w:t>.</w:t>
      </w:r>
      <w:proofErr w:type="gramEnd"/>
    </w:p>
    <w:p w:rsidR="004162AB" w:rsidRPr="00650008" w:rsidRDefault="004162AB" w:rsidP="004162AB">
      <w:pPr>
        <w:pStyle w:val="Heading3"/>
        <w:numPr>
          <w:ilvl w:val="2"/>
          <w:numId w:val="1"/>
        </w:numPr>
      </w:pPr>
      <w:proofErr w:type="gramStart"/>
      <w:r w:rsidRPr="00650008">
        <w:t>Operation and maintenance manuals.</w:t>
      </w:r>
      <w:proofErr w:type="gramEnd"/>
    </w:p>
    <w:p w:rsidR="004162AB" w:rsidRDefault="004162AB" w:rsidP="004162AB">
      <w:pPr>
        <w:pStyle w:val="Heading3"/>
        <w:numPr>
          <w:ilvl w:val="2"/>
          <w:numId w:val="1"/>
        </w:numPr>
      </w:pPr>
      <w:proofErr w:type="gramStart"/>
      <w:r>
        <w:t>Project record documents.</w:t>
      </w:r>
      <w:proofErr w:type="gramEnd"/>
    </w:p>
    <w:p w:rsidR="004162AB" w:rsidRPr="00650008" w:rsidRDefault="004162AB" w:rsidP="004162AB">
      <w:pPr>
        <w:pStyle w:val="Heading3"/>
        <w:numPr>
          <w:ilvl w:val="2"/>
          <w:numId w:val="1"/>
        </w:numPr>
      </w:pPr>
      <w:proofErr w:type="gramStart"/>
      <w:r>
        <w:t>Delivery, storage, and handling.</w:t>
      </w:r>
      <w:proofErr w:type="gramEnd"/>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proofErr w:type="gramStart"/>
      <w:r w:rsidRPr="004162AB">
        <w:t>ANSI/ASME B31.1 – Power Piping.</w:t>
      </w:r>
      <w:proofErr w:type="gramEnd"/>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proofErr w:type="gramStart"/>
      <w:r w:rsidRPr="004162AB">
        <w:t>MSS SP-58 – Pipe Hangers and Supports – Materials, Design, and Manufacture.</w:t>
      </w:r>
      <w:proofErr w:type="gramEnd"/>
    </w:p>
    <w:p w:rsidR="004B0099" w:rsidRPr="004162AB" w:rsidRDefault="004B0099" w:rsidP="004B0099">
      <w:pPr>
        <w:pStyle w:val="Heading3"/>
        <w:numPr>
          <w:ilvl w:val="2"/>
          <w:numId w:val="1"/>
        </w:numPr>
        <w:tabs>
          <w:tab w:val="clear" w:pos="936"/>
          <w:tab w:val="num" w:pos="864"/>
        </w:tabs>
        <w:ind w:left="864"/>
      </w:pPr>
      <w:proofErr w:type="gramStart"/>
      <w:r w:rsidRPr="004162AB">
        <w:t>MSS SP-69 – Pipe Hangers and Supports – Selection and Application.</w:t>
      </w:r>
      <w:proofErr w:type="gramEnd"/>
    </w:p>
    <w:p w:rsidR="004B0099" w:rsidRPr="004162AB" w:rsidRDefault="004B0099" w:rsidP="004B0099">
      <w:pPr>
        <w:pStyle w:val="Heading3"/>
        <w:numPr>
          <w:ilvl w:val="2"/>
          <w:numId w:val="1"/>
        </w:numPr>
        <w:tabs>
          <w:tab w:val="clear" w:pos="936"/>
          <w:tab w:val="num" w:pos="864"/>
        </w:tabs>
        <w:ind w:left="864"/>
      </w:pPr>
      <w:proofErr w:type="gramStart"/>
      <w:r w:rsidRPr="004162AB">
        <w:t>MSS SP-89 – Pipe Hangers and Supports – Fabrication and Installation Practices.</w:t>
      </w:r>
      <w:proofErr w:type="gramEnd"/>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 xml:space="preserve">Galvanized Metallic Coatings:  </w:t>
      </w:r>
      <w:proofErr w:type="spellStart"/>
      <w:r w:rsidRPr="004162AB">
        <w:t>Pregalvanized</w:t>
      </w:r>
      <w:proofErr w:type="spellEnd"/>
      <w:r w:rsidRPr="004162AB">
        <w:t xml:space="preserve">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 xml:space="preserve">Channels:  Continuous slotted steel channel with </w:t>
      </w:r>
      <w:proofErr w:type="spellStart"/>
      <w:r w:rsidRPr="004162AB">
        <w:t>inturned</w:t>
      </w:r>
      <w:proofErr w:type="spellEnd"/>
      <w:r w:rsidRPr="004162AB">
        <w:t xml:space="preserve">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 xml:space="preserve">Powder-Actuated Fasteners:  Threaded-steel stud,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 xml:space="preserve">Mechanical-Expansion Anchors:  Insert-wedge-type, zinc-coated steel anchors,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 xml:space="preserve">Grout:  ASTM C 1107, factory-mixed and -packaged, dry, hydraulic-cement, </w:t>
      </w:r>
      <w:proofErr w:type="spellStart"/>
      <w:r w:rsidRPr="004162AB">
        <w:t>nonshrink</w:t>
      </w:r>
      <w:proofErr w:type="spellEnd"/>
      <w:r w:rsidRPr="004162AB">
        <w:t xml:space="preserve"> and nonmetallic grout; suitable for interior and exterior applications.</w:t>
      </w:r>
    </w:p>
    <w:p w:rsidR="004B0099" w:rsidRPr="004162AB" w:rsidRDefault="004B0099" w:rsidP="004B0099">
      <w:pPr>
        <w:pStyle w:val="Heading4"/>
        <w:numPr>
          <w:ilvl w:val="3"/>
          <w:numId w:val="1"/>
        </w:numPr>
      </w:pPr>
      <w:r w:rsidRPr="004162AB">
        <w:t xml:space="preserve">Properties:  </w:t>
      </w:r>
      <w:proofErr w:type="spellStart"/>
      <w:r w:rsidRPr="004162AB">
        <w:t>Nonstaining</w:t>
      </w:r>
      <w:proofErr w:type="spellEnd"/>
      <w:r w:rsidRPr="004162AB">
        <w:t>,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 xml:space="preserve">Insulation-Insert Material for Cold Piping:  ASTM C 552, Type II cellular glass with 100-psig minimum compressive strength or ASTM C 591, Type VI, Grade 1 </w:t>
      </w:r>
      <w:proofErr w:type="spellStart"/>
      <w:r w:rsidRPr="004162AB">
        <w:t>polyisocyanurate</w:t>
      </w:r>
      <w:proofErr w:type="spellEnd"/>
      <w:r w:rsidRPr="004162AB">
        <w:t xml:space="preserv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 xml:space="preserve">Insulation-Insert Material for Hot Piping:  ASTM C 552, Type II cellular glass with 100-psig minimum compressive strength or ASTM C 591, Type VI, Grade 1 </w:t>
      </w:r>
      <w:proofErr w:type="spellStart"/>
      <w:r w:rsidRPr="004162AB">
        <w:t>polyisocyanurate</w:t>
      </w:r>
      <w:proofErr w:type="spellEnd"/>
      <w:r w:rsidRPr="004162AB">
        <w:t xml:space="preserv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lastRenderedPageBreak/>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Metal </w:t>
      </w:r>
      <w:proofErr w:type="spellStart"/>
      <w:r w:rsidRPr="004162AB">
        <w:t>Counterflashing</w:t>
      </w:r>
      <w:proofErr w:type="spellEnd"/>
      <w:r w:rsidRPr="004162AB">
        <w:t>: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Lead Flashing:</w:t>
      </w:r>
    </w:p>
    <w:p w:rsidR="004B0099" w:rsidRPr="004162AB" w:rsidRDefault="004B0099" w:rsidP="004B0099">
      <w:pPr>
        <w:pStyle w:val="Heading4"/>
        <w:keepLines/>
        <w:widowControl w:val="0"/>
        <w:numPr>
          <w:ilvl w:val="3"/>
          <w:numId w:val="1"/>
        </w:numPr>
      </w:pPr>
      <w:r w:rsidRPr="004162AB">
        <w:t xml:space="preserve">Waterproofing: 5 </w:t>
      </w:r>
      <w:proofErr w:type="spellStart"/>
      <w:r w:rsidRPr="004162AB">
        <w:t>lb</w:t>
      </w:r>
      <w:proofErr w:type="spellEnd"/>
      <w:r w:rsidRPr="004162AB">
        <w:t>/</w:t>
      </w:r>
      <w:proofErr w:type="spellStart"/>
      <w:r w:rsidRPr="004162AB">
        <w:t>sq</w:t>
      </w:r>
      <w:proofErr w:type="spellEnd"/>
      <w:r w:rsidRPr="004162AB">
        <w:t xml:space="preserve"> </w:t>
      </w:r>
      <w:proofErr w:type="spellStart"/>
      <w:r w:rsidRPr="004162AB">
        <w:t>ft</w:t>
      </w:r>
      <w:proofErr w:type="spellEnd"/>
      <w:r w:rsidRPr="004162AB">
        <w:t xml:space="preserve"> sheet lead</w:t>
      </w:r>
    </w:p>
    <w:p w:rsidR="004B0099" w:rsidRPr="004162AB" w:rsidRDefault="004B0099" w:rsidP="004B0099">
      <w:pPr>
        <w:pStyle w:val="Heading4"/>
        <w:keepLines/>
        <w:widowControl w:val="0"/>
        <w:numPr>
          <w:ilvl w:val="3"/>
          <w:numId w:val="1"/>
        </w:numPr>
      </w:pPr>
      <w:r w:rsidRPr="004162AB">
        <w:t xml:space="preserve">Soundproofing: 1 </w:t>
      </w:r>
      <w:proofErr w:type="spellStart"/>
      <w:r w:rsidRPr="004162AB">
        <w:t>lb</w:t>
      </w:r>
      <w:proofErr w:type="spellEnd"/>
      <w:r w:rsidRPr="004162AB">
        <w:t>/</w:t>
      </w:r>
      <w:proofErr w:type="spellStart"/>
      <w:r w:rsidRPr="004162AB">
        <w:t>sq</w:t>
      </w:r>
      <w:proofErr w:type="spellEnd"/>
      <w:r w:rsidRPr="004162AB">
        <w:t xml:space="preserve"> </w:t>
      </w:r>
      <w:proofErr w:type="spellStart"/>
      <w:r w:rsidRPr="004162AB">
        <w:t>ft</w:t>
      </w:r>
      <w:proofErr w:type="spellEnd"/>
      <w:r w:rsidRPr="004162AB">
        <w:t xml:space="preserve"> sheet lead.</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Flexible Flashing: 47 mil thick sheet </w:t>
      </w:r>
      <w:proofErr w:type="spellStart"/>
      <w:r w:rsidRPr="004162AB">
        <w:t>buty</w:t>
      </w:r>
      <w:proofErr w:type="spellEnd"/>
      <w:r w:rsidRPr="004162AB">
        <w:t>;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Floor Drain and Floor Sink Flashing:  40 mil thick chlorinated polyethylene (CPE), equivalent to </w:t>
      </w:r>
      <w:proofErr w:type="spellStart"/>
      <w:r w:rsidRPr="004162AB">
        <w:t>Chloraloy</w:t>
      </w:r>
      <w:proofErr w:type="spellEnd"/>
      <w:r w:rsidRPr="004162AB">
        <w:t>.</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lastRenderedPageBreak/>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Firestopping</w:t>
      </w:r>
      <w:proofErr w:type="spellEnd"/>
      <w:r w:rsidRPr="004162AB">
        <w:t xml:space="preserve">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w:t>
      </w:r>
      <w:proofErr w:type="spellEnd"/>
      <w:r w:rsidRPr="004162AB">
        <w:t xml:space="preserve"> Putty: Non-</w:t>
      </w:r>
      <w:proofErr w:type="spellStart"/>
      <w:r w:rsidRPr="004162AB">
        <w:t>harding</w:t>
      </w:r>
      <w:proofErr w:type="spellEnd"/>
      <w:r w:rsidRPr="004162AB">
        <w:t xml:space="preserve">, </w:t>
      </w:r>
      <w:proofErr w:type="spellStart"/>
      <w:r w:rsidRPr="004162AB">
        <w:t>non shrinking</w:t>
      </w:r>
      <w:proofErr w:type="spellEnd"/>
      <w:r w:rsidRPr="004162AB">
        <w:t>, UL listed.</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w:t>
      </w:r>
      <w:proofErr w:type="spellEnd"/>
      <w:r w:rsidRPr="004162AB">
        <w:t xml:space="preserve"> Compounds: </w:t>
      </w:r>
      <w:proofErr w:type="spellStart"/>
      <w:r w:rsidRPr="004162AB">
        <w:t>Cementitous</w:t>
      </w:r>
      <w:proofErr w:type="spellEnd"/>
      <w:r w:rsidRPr="004162AB">
        <w:t xml:space="preserve">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rsidRPr="004162AB">
        <w:t>Innerlynx</w:t>
      </w:r>
      <w:proofErr w:type="spellEnd"/>
      <w:r w:rsidRPr="004162AB">
        <w:t xml:space="preserve">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lastRenderedPageBreak/>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Support fire protection systems piping independently from other piping systems.  Fire main piping may be </w:t>
      </w:r>
      <w:proofErr w:type="spellStart"/>
      <w:r w:rsidRPr="004162AB">
        <w:t>trapezed</w:t>
      </w:r>
      <w:proofErr w:type="spellEnd"/>
      <w:r w:rsidRPr="004162AB">
        <w:t xml:space="preserve">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lastRenderedPageBreak/>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lastRenderedPageBreak/>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Anchor </w:t>
      </w:r>
      <w:proofErr w:type="spellStart"/>
      <w:r w:rsidRPr="004162AB">
        <w:t>Spacings</w:t>
      </w:r>
      <w:proofErr w:type="spellEnd"/>
      <w:r w:rsidRPr="004162AB">
        <w:t>: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Provide flexible flashing and metal </w:t>
      </w:r>
      <w:proofErr w:type="spellStart"/>
      <w:r w:rsidRPr="004162AB">
        <w:t>counterflashing</w:t>
      </w:r>
      <w:proofErr w:type="spellEnd"/>
      <w:r w:rsidRPr="004162AB">
        <w:t xml:space="preserve">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acoustical lead flashing around ducts and pipes penetrating equipment rooms, installed in accordance with manufacturer's instructions for sound control.</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PVC pipe casing around the cold and hot water and gas piping shall be encased in poured concrete when penetrating the floor slab.  Seal the opening between the piping and PVC casing with putty or rigid </w:t>
      </w:r>
      <w:proofErr w:type="spellStart"/>
      <w:r w:rsidRPr="004162AB">
        <w:t>polyisocyanurate</w:t>
      </w:r>
      <w:proofErr w:type="spellEnd"/>
      <w:r w:rsidRPr="004162AB">
        <w:t xml:space="preserv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 xml:space="preserve">Adjustable, Steel Clevis Hangers (MSS Type 1):  For suspension of </w:t>
      </w:r>
      <w:proofErr w:type="spellStart"/>
      <w:r w:rsidRPr="004162AB">
        <w:t>noninsulated</w:t>
      </w:r>
      <w:proofErr w:type="spellEnd"/>
      <w:r w:rsidRPr="004162AB">
        <w:t xml:space="preserve">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 xml:space="preserve">Adjustable, Swivel Split- or Solid-Ring Hangers (MSS Type 6):  For suspension of </w:t>
      </w:r>
      <w:proofErr w:type="spellStart"/>
      <w:r w:rsidRPr="004162AB">
        <w:t>noninsulated</w:t>
      </w:r>
      <w:proofErr w:type="spellEnd"/>
      <w:r w:rsidRPr="004162AB">
        <w:t>, stationary pipes NPS 3/4 to NPS 8.</w:t>
      </w:r>
    </w:p>
    <w:p w:rsidR="004B0099" w:rsidRPr="004162AB" w:rsidRDefault="004B0099" w:rsidP="004B0099">
      <w:pPr>
        <w:pStyle w:val="Heading5"/>
        <w:numPr>
          <w:ilvl w:val="4"/>
          <w:numId w:val="1"/>
        </w:numPr>
      </w:pPr>
      <w:r w:rsidRPr="004162AB">
        <w:t xml:space="preserve">Adjustable, Steel Band Hangers (MSS Type 7):  For suspension of </w:t>
      </w:r>
      <w:proofErr w:type="spellStart"/>
      <w:r w:rsidRPr="004162AB">
        <w:t>noninsulated</w:t>
      </w:r>
      <w:proofErr w:type="spellEnd"/>
      <w:r w:rsidRPr="004162AB">
        <w:t>, stationary pipes NPS 1/2 to NPS 8.</w:t>
      </w:r>
    </w:p>
    <w:p w:rsidR="004B0099" w:rsidRPr="004162AB" w:rsidRDefault="004B0099" w:rsidP="004B0099">
      <w:pPr>
        <w:pStyle w:val="Heading5"/>
        <w:numPr>
          <w:ilvl w:val="4"/>
          <w:numId w:val="1"/>
        </w:numPr>
      </w:pPr>
      <w:r w:rsidRPr="004162AB">
        <w:lastRenderedPageBreak/>
        <w:t xml:space="preserve">Adjustable, Swivel-Ring Band Hangers (MSS Type 10):  For suspension of </w:t>
      </w:r>
      <w:proofErr w:type="spellStart"/>
      <w:r w:rsidRPr="004162AB">
        <w:t>noninsulated</w:t>
      </w:r>
      <w:proofErr w:type="spellEnd"/>
      <w:r w:rsidRPr="004162AB">
        <w:t>, stationary pipes NPS 1/2 to NPS 8.</w:t>
      </w:r>
    </w:p>
    <w:p w:rsidR="004B0099" w:rsidRPr="004162AB" w:rsidRDefault="004B0099" w:rsidP="004B0099">
      <w:pPr>
        <w:pStyle w:val="Heading5"/>
        <w:numPr>
          <w:ilvl w:val="4"/>
          <w:numId w:val="1"/>
        </w:numPr>
      </w:pPr>
      <w:r w:rsidRPr="004162AB">
        <w:t xml:space="preserve">Extension Hinged or Two-Bolt Split Pipe Clamps (MSS Type 12):  For suspension of </w:t>
      </w:r>
      <w:proofErr w:type="spellStart"/>
      <w:r w:rsidRPr="004162AB">
        <w:t>noninsulated</w:t>
      </w:r>
      <w:proofErr w:type="spellEnd"/>
      <w:r w:rsidRPr="004162AB">
        <w:t>,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proofErr w:type="spellStart"/>
      <w:r w:rsidRPr="004162AB">
        <w:t>Vee</w:t>
      </w:r>
      <w:proofErr w:type="spellEnd"/>
      <w:r w:rsidRPr="004162AB">
        <w:t xml:space="preserv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 xml:space="preserve">Steel Clevises (MSS Type 14):  For 120 to 450 </w:t>
      </w:r>
      <w:proofErr w:type="spellStart"/>
      <w:r w:rsidRPr="004162AB">
        <w:t>deg</w:t>
      </w:r>
      <w:proofErr w:type="spellEnd"/>
      <w:r w:rsidRPr="004162AB">
        <w:t xml:space="preserve"> F piping installations.</w:t>
      </w:r>
    </w:p>
    <w:p w:rsidR="004B0099" w:rsidRPr="004162AB" w:rsidRDefault="004B0099" w:rsidP="004B0099">
      <w:pPr>
        <w:pStyle w:val="Heading4"/>
        <w:numPr>
          <w:ilvl w:val="3"/>
          <w:numId w:val="1"/>
        </w:numPr>
      </w:pPr>
      <w:r w:rsidRPr="004162AB">
        <w:lastRenderedPageBreak/>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 xml:space="preserve">Steel </w:t>
      </w:r>
      <w:proofErr w:type="spellStart"/>
      <w:r w:rsidRPr="004162AB">
        <w:t>Weldless</w:t>
      </w:r>
      <w:proofErr w:type="spellEnd"/>
      <w:r w:rsidRPr="004162AB">
        <w:t xml:space="preserve"> Eye Nuts (MSS Type 17):  For 120 to 450 </w:t>
      </w:r>
      <w:proofErr w:type="spellStart"/>
      <w:r w:rsidRPr="004162AB">
        <w:t>deg</w:t>
      </w:r>
      <w:proofErr w:type="spellEnd"/>
      <w:r w:rsidRPr="004162AB">
        <w:t xml:space="preserve">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 xml:space="preserve">C-Clamps (MSS Type 23):  For structural shapes.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Steel-Beam Clamps with Eye Nuts (MSS Type 28):  For attaching to bottom of steel I-beams for heavy loads.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Linked-Steel Clamps with Eye Nuts (MSS Type 29):  For attaching to bottom of steel I-beams for heavy loads, with link extensions.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Malleable-Beam Clamps with Extension Pieces (MSS Type 30):  For attaching to structural steel.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lastRenderedPageBreak/>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 xml:space="preserve">Provide </w:t>
      </w:r>
      <w:proofErr w:type="spellStart"/>
      <w:r w:rsidRPr="004162AB">
        <w:t>a</w:t>
      </w:r>
      <w:proofErr w:type="spellEnd"/>
      <w:r w:rsidRPr="004162AB">
        <w:t xml:space="preserve">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lastRenderedPageBreak/>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F0" w:rsidRDefault="00D473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 xml:space="preserve">Revised </w:t>
          </w:r>
          <w:r w:rsidR="00456E54" w:rsidRPr="00456E54">
            <w:rPr>
              <w:sz w:val="16"/>
              <w:szCs w:val="16"/>
            </w:rPr>
            <w:t>7/1/2014</w:t>
          </w:r>
          <w:bookmarkStart w:id="0" w:name="_GoBack"/>
          <w:bookmarkEnd w:id="0"/>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56E5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56E54">
            <w:rPr>
              <w:rFonts w:cs="Arial"/>
              <w:noProof/>
              <w:sz w:val="16"/>
              <w:szCs w:val="16"/>
            </w:rPr>
            <w:t>15</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F0" w:rsidRDefault="00D473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F0" w:rsidRDefault="00D473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F0" w:rsidRDefault="00D47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3BAE"/>
    <w:rsid w:val="00062D02"/>
    <w:rsid w:val="00064BCA"/>
    <w:rsid w:val="000655FF"/>
    <w:rsid w:val="000656B3"/>
    <w:rsid w:val="00082C41"/>
    <w:rsid w:val="000B08FD"/>
    <w:rsid w:val="000B6763"/>
    <w:rsid w:val="000C7EA8"/>
    <w:rsid w:val="00112E2C"/>
    <w:rsid w:val="0011329E"/>
    <w:rsid w:val="00133302"/>
    <w:rsid w:val="00152F22"/>
    <w:rsid w:val="001670DA"/>
    <w:rsid w:val="0018413A"/>
    <w:rsid w:val="001E644B"/>
    <w:rsid w:val="001E7A63"/>
    <w:rsid w:val="00211BF0"/>
    <w:rsid w:val="002332D1"/>
    <w:rsid w:val="00234228"/>
    <w:rsid w:val="00245CFA"/>
    <w:rsid w:val="0026282E"/>
    <w:rsid w:val="00264A10"/>
    <w:rsid w:val="00271ADA"/>
    <w:rsid w:val="00282FD1"/>
    <w:rsid w:val="0029415B"/>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55832-7884-4991-97C2-0EC8D917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13</TotalTime>
  <Pages>15</Pages>
  <Words>5331</Words>
  <Characters>28921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Setup</cp:lastModifiedBy>
  <cp:revision>1</cp:revision>
  <cp:lastPrinted>2009-03-05T22:14:00Z</cp:lastPrinted>
  <dcterms:created xsi:type="dcterms:W3CDTF">2013-06-07T19:51:00Z</dcterms:created>
  <dcterms:modified xsi:type="dcterms:W3CDTF">2014-05-27T19:53:00Z</dcterms:modified>
  <cp:version>1</cp:version>
</cp:coreProperties>
</file>